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FB6E7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FB6E7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FB6E7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FB6E7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FB6E7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FB6E7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FB6E7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FB6E7A">
        <w:rPr>
          <w:b w:val="0"/>
        </w:rPr>
        <w:t xml:space="preserve"> 71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FB6E7A" w:rsidP="00232C8F">
            <w:r>
              <w:t>Специалист по охране труда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FB6E7A" w:rsidP="00232C8F">
            <w:r>
              <w:t>26541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FB6E7A" w:rsidRPr="00FB6E7A">
        <w:rPr>
          <w:rStyle w:val="aa"/>
        </w:rPr>
        <w:t xml:space="preserve"> Специалисты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FB6E7A" w:rsidRPr="00FB6E7A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FB6E7A" w:rsidRPr="00FB6E7A">
        <w:rPr>
          <w:u w:val="single"/>
        </w:rPr>
        <w:t xml:space="preserve">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FB6E7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FB6E7A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FB6E7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FB6E7A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FB6E7A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FB6E7A" w:rsidP="001E48C6">
            <w:pPr>
              <w:jc w:val="center"/>
            </w:pPr>
            <w:r>
              <w:t>183-192-280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FB6E7A" w:rsidRPr="00FB6E7A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FB6E7A" w:rsidRPr="00FB6E7A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A96A4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A96A44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96A44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96A4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A96A4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A96A4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171B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A96A44" w:rsidRPr="00A96A44">
        <w:rPr>
          <w:i/>
          <w:u w:val="single"/>
        </w:rPr>
        <w:t>1. Рекомендации по улучшению условий труда: не требуются</w:t>
      </w:r>
      <w:r w:rsidR="00A96A44" w:rsidRPr="00A96A4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A96A44" w:rsidRPr="00A96A44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B6E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B6E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FB6E7A" w:rsidRPr="00FB6E7A" w:rsidTr="00FB6E7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6E7A" w:rsidRPr="00FB6E7A" w:rsidRDefault="00FB6E7A" w:rsidP="004E51DC">
            <w:pPr>
              <w:pStyle w:val="a8"/>
            </w:pPr>
          </w:p>
        </w:tc>
      </w:tr>
      <w:tr w:rsidR="00FB6E7A" w:rsidRPr="00FB6E7A" w:rsidTr="00FB6E7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  <w:r w:rsidRPr="00FB6E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  <w:r w:rsidRPr="00FB6E7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  <w:r w:rsidRPr="00FB6E7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6E7A" w:rsidRPr="00FB6E7A" w:rsidRDefault="00FB6E7A" w:rsidP="004E51DC">
            <w:pPr>
              <w:pStyle w:val="a8"/>
              <w:rPr>
                <w:vertAlign w:val="superscript"/>
              </w:rPr>
            </w:pPr>
            <w:r w:rsidRPr="00FB6E7A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96A44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FB6E7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FB6E7A" w:rsidP="004E51DC">
            <w:pPr>
              <w:pStyle w:val="a8"/>
            </w:pPr>
            <w:r>
              <w:t>Мацуева Валентина Петровна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16303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FB6E7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FB6E7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71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A96A44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A96A44" w:rsidRPr="00A96A44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Специалисты"/>
    <w:docVar w:name="chek_unc_results" w:val="   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, ОСУЩЕСТВЛЯЮЩИХ РАБОТЫ В ОБЛАСТИ ОХРАНЫ ТРУДА, утверждены приказом Министерства здравоохранения и социального развития Российской Федерации от 17 мая 2012 г. N 559н (в ред. Приказа Минтруда России от 20 февраля 2014 г. N 103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1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1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31EB47374684ED0920054FF74E55C34"/>
    <w:docVar w:name="rm_id" w:val="71"/>
    <w:docVar w:name="rm_name" w:val="                                          "/>
    <w:docVar w:name="rm_number" w:val=" 71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63032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171BE"/>
    <w:rsid w:val="0092778A"/>
    <w:rsid w:val="00967790"/>
    <w:rsid w:val="0098630F"/>
    <w:rsid w:val="009935EB"/>
    <w:rsid w:val="00A100AB"/>
    <w:rsid w:val="00A12349"/>
    <w:rsid w:val="00A7346C"/>
    <w:rsid w:val="00A87B75"/>
    <w:rsid w:val="00A91908"/>
    <w:rsid w:val="00A96A44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10975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B6E7A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2022-04-18T08:02:00Z</dcterms:created>
  <dcterms:modified xsi:type="dcterms:W3CDTF">2022-04-18T08:40:00Z</dcterms:modified>
</cp:coreProperties>
</file>